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B92" w:rsidRPr="00437A3D" w:rsidRDefault="00D65B92" w:rsidP="006555C8">
      <w:pPr>
        <w:tabs>
          <w:tab w:val="left" w:pos="6096"/>
        </w:tabs>
        <w:spacing w:line="216" w:lineRule="auto"/>
        <w:ind w:left="284" w:firstLine="385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Приложение № 4</w:t>
      </w:r>
    </w:p>
    <w:p w:rsidR="00D65B92" w:rsidRPr="00437A3D" w:rsidRDefault="00D65B92" w:rsidP="006555C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 xml:space="preserve">к административному регламенту </w:t>
      </w:r>
      <w:r>
        <w:rPr>
          <w:sz w:val="20"/>
          <w:szCs w:val="20"/>
        </w:rPr>
        <w:t xml:space="preserve">предоставления </w:t>
      </w:r>
      <w:r w:rsidRPr="00437A3D">
        <w:rPr>
          <w:sz w:val="20"/>
          <w:szCs w:val="20"/>
        </w:rPr>
        <w:t>к</w:t>
      </w:r>
      <w:r>
        <w:rPr>
          <w:sz w:val="20"/>
          <w:szCs w:val="20"/>
        </w:rPr>
        <w:t xml:space="preserve">омитетом социального обеспечения, материнства и детства Курской области </w:t>
      </w:r>
      <w:r w:rsidRPr="00437A3D">
        <w:rPr>
          <w:sz w:val="20"/>
          <w:szCs w:val="20"/>
        </w:rPr>
        <w:t>государственной услуги</w:t>
      </w:r>
    </w:p>
    <w:p w:rsidR="00D65B92" w:rsidRPr="00437A3D" w:rsidRDefault="00D65B92" w:rsidP="006555C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>«Обеспечение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бюджета» комитетом социального обеспечения в Курской области</w:t>
      </w:r>
    </w:p>
    <w:p w:rsidR="00D65B92" w:rsidRPr="00437A3D" w:rsidRDefault="00D65B92" w:rsidP="006555C8">
      <w:pPr>
        <w:tabs>
          <w:tab w:val="left" w:pos="1065"/>
        </w:tabs>
        <w:spacing w:line="360" w:lineRule="auto"/>
        <w:ind w:right="-96"/>
        <w:jc w:val="center"/>
        <w:rPr>
          <w:rFonts w:cs="Times New Roman"/>
          <w:sz w:val="28"/>
          <w:szCs w:val="28"/>
          <w:shd w:val="clear" w:color="auto" w:fill="FFFFFF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10773"/>
      </w:tblGrid>
      <w:tr w:rsidR="00D65B92" w:rsidRPr="00437A3D" w:rsidTr="00864F21">
        <w:tc>
          <w:tcPr>
            <w:tcW w:w="10773" w:type="dxa"/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</w:rPr>
            </w:pPr>
            <w:r w:rsidRPr="00437A3D">
              <w:rPr>
                <w:rFonts w:cs="Times New Roman"/>
                <w:b/>
              </w:rPr>
              <w:t xml:space="preserve">Ведомость на получение технических средств реабилитации </w:t>
            </w:r>
          </w:p>
        </w:tc>
      </w:tr>
      <w:tr w:rsidR="00D65B92" w:rsidRPr="00437A3D" w:rsidTr="00864F21">
        <w:tc>
          <w:tcPr>
            <w:tcW w:w="10773" w:type="dxa"/>
          </w:tcPr>
          <w:p w:rsidR="00D65B92" w:rsidRPr="00437A3D" w:rsidRDefault="00D65B92" w:rsidP="00864F21">
            <w:pPr>
              <w:snapToGrid w:val="0"/>
              <w:rPr>
                <w:rFonts w:cs="Times New Roman"/>
              </w:rPr>
            </w:pPr>
          </w:p>
          <w:p w:rsidR="00D65B92" w:rsidRDefault="00D65B92" w:rsidP="00864F21">
            <w:pPr>
              <w:rPr>
                <w:rFonts w:cs="Times New Roman"/>
                <w:u w:val="single"/>
              </w:rPr>
            </w:pPr>
            <w:r w:rsidRPr="00437A3D">
              <w:rPr>
                <w:rFonts w:cs="Times New Roman"/>
              </w:rPr>
              <w:t xml:space="preserve">РАЙОН: </w:t>
            </w:r>
            <w:r w:rsidRPr="00437A3D">
              <w:rPr>
                <w:rFonts w:cs="Times New Roman"/>
                <w:u w:val="single"/>
              </w:rPr>
              <w:t xml:space="preserve">   ___________ </w:t>
            </w:r>
            <w:r w:rsidRPr="00437A3D">
              <w:rPr>
                <w:rFonts w:cs="Times New Roman"/>
              </w:rPr>
              <w:t xml:space="preserve">группа ТСР  </w:t>
            </w:r>
            <w:r w:rsidRPr="00437A3D">
              <w:rPr>
                <w:rFonts w:cs="Times New Roman"/>
                <w:u w:val="single"/>
              </w:rPr>
              <w:t>_________________ __________________</w:t>
            </w:r>
          </w:p>
          <w:p w:rsidR="00D65B92" w:rsidRPr="009E3175" w:rsidRDefault="00D65B92" w:rsidP="00864F21">
            <w:pPr>
              <w:rPr>
                <w:rFonts w:cs="Times New Roman"/>
                <w:u w:val="single"/>
              </w:rPr>
            </w:pPr>
            <w:r w:rsidRPr="00437A3D">
              <w:rPr>
                <w:rFonts w:cs="Times New Roman"/>
                <w:sz w:val="22"/>
                <w:szCs w:val="22"/>
              </w:rPr>
              <w:t xml:space="preserve">информация о контракте:                                            Контракт  __________________________________________ </w:t>
            </w:r>
          </w:p>
          <w:p w:rsidR="00D65B92" w:rsidRPr="00437A3D" w:rsidRDefault="00D65B92" w:rsidP="00864F21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D65B92" w:rsidRPr="00437A3D" w:rsidRDefault="00D65B92" w:rsidP="006555C8">
      <w:pPr>
        <w:spacing w:line="360" w:lineRule="auto"/>
        <w:ind w:left="644" w:right="-96"/>
        <w:jc w:val="right"/>
        <w:rPr>
          <w:rFonts w:cs="Times New Roman"/>
          <w:sz w:val="28"/>
          <w:szCs w:val="28"/>
        </w:rPr>
      </w:pPr>
    </w:p>
    <w:tbl>
      <w:tblPr>
        <w:tblW w:w="10458" w:type="dxa"/>
        <w:tblInd w:w="-427" w:type="dxa"/>
        <w:tblLayout w:type="fixed"/>
        <w:tblCellMar>
          <w:top w:w="108" w:type="dxa"/>
          <w:bottom w:w="108" w:type="dxa"/>
        </w:tblCellMar>
        <w:tblLook w:val="0000"/>
      </w:tblPr>
      <w:tblGrid>
        <w:gridCol w:w="534"/>
        <w:gridCol w:w="709"/>
        <w:gridCol w:w="851"/>
        <w:gridCol w:w="1023"/>
        <w:gridCol w:w="1387"/>
        <w:gridCol w:w="850"/>
        <w:gridCol w:w="993"/>
        <w:gridCol w:w="992"/>
        <w:gridCol w:w="993"/>
        <w:gridCol w:w="1134"/>
        <w:gridCol w:w="992"/>
      </w:tblGrid>
      <w:tr w:rsidR="00D65B92" w:rsidRPr="00437A3D" w:rsidTr="00864F21"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№ п/п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ФИО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Адрес проживания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Паспортные данные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Вид  ТСР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Цена</w:t>
            </w:r>
          </w:p>
          <w:p w:rsidR="00D65B92" w:rsidRPr="00437A3D" w:rsidRDefault="00D65B92" w:rsidP="00864F2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за штуку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Количество</w:t>
            </w:r>
          </w:p>
          <w:p w:rsidR="00D65B92" w:rsidRPr="00437A3D" w:rsidRDefault="00D65B92" w:rsidP="00864F2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штук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Сумма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Дата</w:t>
            </w:r>
          </w:p>
          <w:p w:rsidR="00D65B92" w:rsidRPr="00437A3D" w:rsidRDefault="00D65B92" w:rsidP="00864F2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выдачи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Роспись получателя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B92" w:rsidRPr="00437A3D" w:rsidRDefault="00D65B92" w:rsidP="00864F2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37A3D">
              <w:rPr>
                <w:rFonts w:cs="Times New Roman"/>
                <w:sz w:val="18"/>
                <w:szCs w:val="18"/>
              </w:rPr>
              <w:t>Паспортные данные представителя</w:t>
            </w:r>
          </w:p>
        </w:tc>
      </w:tr>
      <w:tr w:rsidR="00D65B92" w:rsidRPr="00437A3D" w:rsidTr="00864F21">
        <w:tc>
          <w:tcPr>
            <w:tcW w:w="534" w:type="dxa"/>
            <w:tcBorders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B92" w:rsidRPr="00437A3D" w:rsidRDefault="00D65B92" w:rsidP="00864F21">
            <w:pPr>
              <w:snapToGrid w:val="0"/>
              <w:ind w:right="-96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D65B92" w:rsidRPr="00437A3D" w:rsidRDefault="00D65B92" w:rsidP="006555C8">
      <w:pPr>
        <w:spacing w:line="360" w:lineRule="auto"/>
        <w:ind w:left="644" w:right="-96"/>
        <w:jc w:val="both"/>
        <w:rPr>
          <w:rFonts w:cs="Times New Roman"/>
        </w:rPr>
      </w:pPr>
    </w:p>
    <w:tbl>
      <w:tblPr>
        <w:tblW w:w="0" w:type="auto"/>
        <w:tblInd w:w="-470" w:type="dxa"/>
        <w:tblLayout w:type="fixed"/>
        <w:tblLook w:val="0000"/>
      </w:tblPr>
      <w:tblGrid>
        <w:gridCol w:w="4736"/>
        <w:gridCol w:w="5433"/>
      </w:tblGrid>
      <w:tr w:rsidR="00D65B92" w:rsidRPr="009E3175" w:rsidTr="00864F21">
        <w:tc>
          <w:tcPr>
            <w:tcW w:w="4736" w:type="dxa"/>
          </w:tcPr>
          <w:p w:rsidR="00D65B92" w:rsidRPr="009E3175" w:rsidRDefault="00D65B92" w:rsidP="00864F21">
            <w:pPr>
              <w:snapToGrid w:val="0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  Директор учреждения</w:t>
            </w:r>
          </w:p>
          <w:p w:rsidR="00D65B92" w:rsidRDefault="00D65B92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</w:p>
          <w:p w:rsidR="00D65B92" w:rsidRPr="009E3175" w:rsidRDefault="00D65B92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>_________ _________________</w:t>
            </w:r>
            <w:r>
              <w:rPr>
                <w:rFonts w:cs="Times New Roman"/>
              </w:rPr>
              <w:t>____</w:t>
            </w:r>
            <w:r w:rsidRPr="009E3175">
              <w:rPr>
                <w:rFonts w:cs="Times New Roman"/>
              </w:rPr>
              <w:t xml:space="preserve"> </w:t>
            </w:r>
          </w:p>
          <w:p w:rsidR="00D65B92" w:rsidRPr="009E3175" w:rsidRDefault="00D65B92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(подпись)  (расшифровка подписи)</w:t>
            </w:r>
          </w:p>
          <w:p w:rsidR="00D65B92" w:rsidRDefault="00D65B92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</w:p>
          <w:p w:rsidR="00D65B92" w:rsidRDefault="00D65B92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</w:p>
          <w:p w:rsidR="00D65B92" w:rsidRPr="009E3175" w:rsidRDefault="00D65B92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«__» ___________ 20__ г.</w:t>
            </w:r>
          </w:p>
          <w:p w:rsidR="00D65B92" w:rsidRPr="009E3175" w:rsidRDefault="00D65B92" w:rsidP="00864F21">
            <w:pPr>
              <w:jc w:val="both"/>
              <w:rPr>
                <w:rFonts w:cs="Times New Roman"/>
              </w:rPr>
            </w:pPr>
          </w:p>
          <w:p w:rsidR="00D65B92" w:rsidRPr="009E3175" w:rsidRDefault="00D65B92" w:rsidP="00864F21">
            <w:pPr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                М.П.</w:t>
            </w:r>
          </w:p>
        </w:tc>
        <w:tc>
          <w:tcPr>
            <w:tcW w:w="5433" w:type="dxa"/>
          </w:tcPr>
          <w:p w:rsidR="00D65B92" w:rsidRPr="00333E97" w:rsidRDefault="00D65B92" w:rsidP="00986746">
            <w:pPr>
              <w:tabs>
                <w:tab w:val="left" w:pos="0"/>
              </w:tabs>
              <w:spacing w:line="100" w:lineRule="atLeast"/>
              <w:jc w:val="both"/>
            </w:pPr>
            <w:r w:rsidRPr="009E3175">
              <w:rPr>
                <w:rFonts w:cs="Times New Roman"/>
              </w:rPr>
              <w:t xml:space="preserve">  </w:t>
            </w:r>
            <w:r w:rsidRPr="00333E97">
              <w:t>Директор филиала ЦБУ в сфере социального обеспечения ОКУ «Центр бюджетного учета»</w:t>
            </w:r>
          </w:p>
          <w:p w:rsidR="00D65B92" w:rsidRPr="00333E97" w:rsidRDefault="00D65B92" w:rsidP="00986746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333E97">
              <w:rPr>
                <w:rFonts w:cs="Times New Roman"/>
              </w:rPr>
              <w:t xml:space="preserve">                   _________ _________________</w:t>
            </w:r>
            <w:r>
              <w:rPr>
                <w:rFonts w:cs="Times New Roman"/>
              </w:rPr>
              <w:t>___</w:t>
            </w:r>
          </w:p>
          <w:p w:rsidR="00D65B92" w:rsidRPr="009E3175" w:rsidRDefault="00D65B92" w:rsidP="00986746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333E97">
              <w:rPr>
                <w:rFonts w:cs="Times New Roman"/>
              </w:rPr>
              <w:t xml:space="preserve">                   (подпись)  (расшифровка подписи)</w:t>
            </w:r>
          </w:p>
          <w:p w:rsidR="00D65B92" w:rsidRDefault="00D65B92" w:rsidP="00986746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                 </w:t>
            </w:r>
          </w:p>
          <w:p w:rsidR="00D65B92" w:rsidRDefault="00D65B92" w:rsidP="00986746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</w:p>
          <w:p w:rsidR="00D65B92" w:rsidRPr="009E3175" w:rsidRDefault="00D65B92" w:rsidP="00986746">
            <w:pPr>
              <w:snapToGrid w:val="0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                   </w:t>
            </w:r>
            <w:r w:rsidRPr="009E3175">
              <w:rPr>
                <w:rFonts w:cs="Times New Roman"/>
              </w:rPr>
              <w:t>«__» ___________ 20__ г.</w:t>
            </w:r>
          </w:p>
        </w:tc>
      </w:tr>
    </w:tbl>
    <w:p w:rsidR="00D65B92" w:rsidRDefault="00D65B92">
      <w:bookmarkStart w:id="0" w:name="_GoBack"/>
      <w:bookmarkEnd w:id="0"/>
    </w:p>
    <w:sectPr w:rsidR="00D65B92" w:rsidSect="00655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5C8"/>
    <w:rsid w:val="00185C37"/>
    <w:rsid w:val="00333E97"/>
    <w:rsid w:val="00437A3D"/>
    <w:rsid w:val="005E718A"/>
    <w:rsid w:val="006555C8"/>
    <w:rsid w:val="006D10EA"/>
    <w:rsid w:val="006D7BB9"/>
    <w:rsid w:val="007938EA"/>
    <w:rsid w:val="00864F21"/>
    <w:rsid w:val="00986746"/>
    <w:rsid w:val="009E3175"/>
    <w:rsid w:val="00C310DC"/>
    <w:rsid w:val="00D65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5C8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184</Words>
  <Characters>1050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3</cp:revision>
  <dcterms:created xsi:type="dcterms:W3CDTF">2021-09-01T07:30:00Z</dcterms:created>
  <dcterms:modified xsi:type="dcterms:W3CDTF">2022-09-06T11:21:00Z</dcterms:modified>
</cp:coreProperties>
</file>